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989"/>
      </w:tblGrid>
      <w:tr w:rsidR="006638E3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6931"/>
          <w:bookmarkEnd w:id="0"/>
          <w:bookmarkStart w:id="1" w:name="_MON_1147257243"/>
          <w:bookmarkEnd w:id="1"/>
          <w:p w:rsidR="006638E3" w:rsidRDefault="00694BDE" w:rsidP="006638E3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674629966" r:id="rId9"/>
              </w:object>
            </w:r>
          </w:p>
        </w:tc>
        <w:tc>
          <w:tcPr>
            <w:tcW w:w="1077" w:type="dxa"/>
          </w:tcPr>
          <w:p w:rsidR="006638E3" w:rsidRDefault="006638E3" w:rsidP="006638E3"/>
        </w:tc>
        <w:tc>
          <w:tcPr>
            <w:tcW w:w="4989" w:type="dxa"/>
          </w:tcPr>
          <w:p w:rsidR="006638E3" w:rsidRPr="006638E3" w:rsidRDefault="006638E3" w:rsidP="006638E3">
            <w:pPr>
              <w:ind w:firstLine="1418"/>
              <w:jc w:val="right"/>
            </w:pPr>
            <w:bookmarkStart w:id="2" w:name="Приложение2"/>
            <w:bookmarkEnd w:id="2"/>
          </w:p>
        </w:tc>
      </w:tr>
      <w:tr w:rsidR="00087CE6" w:rsidRPr="001068BB" w:rsidTr="00694BDE">
        <w:tblPrEx>
          <w:tblCellMar>
            <w:left w:w="89" w:type="dxa"/>
            <w:right w:w="89" w:type="dxa"/>
          </w:tblCellMar>
        </w:tblPrEx>
        <w:trPr>
          <w:cantSplit/>
          <w:trHeight w:val="2201"/>
        </w:trPr>
        <w:tc>
          <w:tcPr>
            <w:tcW w:w="4140" w:type="dxa"/>
            <w:gridSpan w:val="4"/>
          </w:tcPr>
          <w:p w:rsidR="00087CE6" w:rsidRPr="00757E4F" w:rsidRDefault="00087CE6" w:rsidP="009A2D97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757E4F">
              <w:rPr>
                <w:bCs/>
                <w:sz w:val="20"/>
              </w:rPr>
              <w:t>МИНФИН РОССИИ</w:t>
            </w: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087CE6" w:rsidRPr="0096355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УПРАВЛЕНИЕ</w:t>
            </w: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087CE6" w:rsidRPr="00B075C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 xml:space="preserve">ПО </w:t>
            </w:r>
            <w:r>
              <w:rPr>
                <w:b/>
                <w:bCs/>
                <w:sz w:val="16"/>
                <w:szCs w:val="16"/>
              </w:rPr>
              <w:t>ЧУКОТСКОМУ АВТОНОМНОМУ ОКРУГУ</w:t>
            </w:r>
          </w:p>
          <w:p w:rsidR="00087CE6" w:rsidRPr="00963552" w:rsidRDefault="00087CE6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087CE6" w:rsidRDefault="00087CE6" w:rsidP="009A2D97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 xml:space="preserve">(УФНС России по </w:t>
            </w:r>
            <w:r>
              <w:rPr>
                <w:sz w:val="16"/>
                <w:szCs w:val="16"/>
              </w:rPr>
              <w:t>Чукотскому автономному округу</w:t>
            </w:r>
            <w:r w:rsidRPr="002B5CAF">
              <w:rPr>
                <w:sz w:val="16"/>
                <w:szCs w:val="16"/>
              </w:rPr>
              <w:t>)</w:t>
            </w:r>
          </w:p>
          <w:p w:rsidR="00087CE6" w:rsidRPr="00DB1D2E" w:rsidRDefault="00087CE6" w:rsidP="009A2D97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087CE6" w:rsidRPr="00963552" w:rsidRDefault="00087CE6" w:rsidP="009A2D97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0D03B2">
              <w:rPr>
                <w:b/>
                <w:bCs/>
                <w:sz w:val="16"/>
                <w:szCs w:val="16"/>
              </w:rPr>
              <w:t xml:space="preserve">ЗАМЕСТИТЕЛЬ </w:t>
            </w:r>
            <w:r w:rsidRPr="00963552">
              <w:rPr>
                <w:b/>
                <w:bCs/>
                <w:sz w:val="16"/>
                <w:szCs w:val="16"/>
              </w:rPr>
              <w:t>РУКОВОДИТЕЛ</w:t>
            </w:r>
            <w:r>
              <w:rPr>
                <w:b/>
                <w:bCs/>
                <w:sz w:val="16"/>
                <w:szCs w:val="16"/>
              </w:rPr>
              <w:t>Я</w:t>
            </w:r>
            <w:r w:rsidRPr="00963552">
              <w:rPr>
                <w:b/>
                <w:bCs/>
                <w:sz w:val="16"/>
                <w:szCs w:val="16"/>
              </w:rPr>
              <w:t xml:space="preserve"> УПРАВЛЕНИЯ</w:t>
            </w:r>
          </w:p>
          <w:p w:rsidR="00087CE6" w:rsidRPr="00BE3697" w:rsidRDefault="00087CE6" w:rsidP="009A2D97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087CE6" w:rsidRPr="00DB1D2E" w:rsidRDefault="00087CE6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Энергетиков</w:t>
            </w:r>
            <w:r w:rsidRPr="00DB1D2E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 xml:space="preserve"> 14</w:t>
            </w:r>
            <w:r w:rsidRPr="00DB1D2E">
              <w:rPr>
                <w:sz w:val="14"/>
                <w:szCs w:val="14"/>
              </w:rPr>
              <w:t xml:space="preserve">, г. </w:t>
            </w:r>
            <w:r>
              <w:rPr>
                <w:sz w:val="14"/>
                <w:szCs w:val="14"/>
              </w:rPr>
              <w:t>Анадырь</w:t>
            </w:r>
            <w:r w:rsidRPr="00DB1D2E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689000</w:t>
            </w:r>
          </w:p>
          <w:p w:rsidR="00087CE6" w:rsidRPr="00DB1D2E" w:rsidRDefault="00087CE6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 w:rsidRPr="00DB1D2E">
              <w:rPr>
                <w:sz w:val="14"/>
                <w:szCs w:val="14"/>
              </w:rPr>
              <w:t>Телефон:(</w:t>
            </w:r>
            <w:r>
              <w:rPr>
                <w:sz w:val="14"/>
                <w:szCs w:val="14"/>
              </w:rPr>
              <w:t>42722</w:t>
            </w:r>
            <w:r w:rsidRPr="00DB1D2E">
              <w:rPr>
                <w:sz w:val="14"/>
                <w:szCs w:val="14"/>
              </w:rPr>
              <w:t xml:space="preserve">) </w:t>
            </w:r>
            <w:r w:rsidRPr="008C7D21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-94-04; Телефакс:(42722</w:t>
            </w:r>
            <w:r w:rsidRPr="00DB1D2E">
              <w:rPr>
                <w:sz w:val="14"/>
                <w:szCs w:val="14"/>
              </w:rPr>
              <w:t xml:space="preserve">) </w:t>
            </w:r>
            <w:r>
              <w:rPr>
                <w:sz w:val="14"/>
                <w:szCs w:val="14"/>
              </w:rPr>
              <w:t>2-43-68</w:t>
            </w:r>
            <w:r w:rsidRPr="00DB1D2E">
              <w:rPr>
                <w:sz w:val="14"/>
                <w:szCs w:val="14"/>
              </w:rPr>
              <w:t>;</w:t>
            </w:r>
          </w:p>
          <w:p w:rsidR="00087CE6" w:rsidRPr="005B4389" w:rsidRDefault="00087CE6" w:rsidP="009A2D9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4"/>
                <w:szCs w:val="14"/>
                <w:lang w:val="en-US"/>
              </w:rPr>
              <w:t>www</w:t>
            </w:r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nalog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gov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087CE6" w:rsidRPr="005B4389" w:rsidRDefault="00087CE6" w:rsidP="006638E3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9D3A97" w:rsidRPr="009D3A97" w:rsidRDefault="009D3A97" w:rsidP="009D3A97">
            <w:pPr>
              <w:rPr>
                <w:sz w:val="26"/>
                <w:szCs w:val="26"/>
              </w:rPr>
            </w:pPr>
            <w:r w:rsidRPr="009D3A97">
              <w:rPr>
                <w:sz w:val="26"/>
                <w:szCs w:val="26"/>
              </w:rPr>
              <w:t>Администрация  городского округа</w:t>
            </w:r>
          </w:p>
          <w:p w:rsidR="009D3A97" w:rsidRPr="009D3A97" w:rsidRDefault="009D3A97" w:rsidP="009D3A97">
            <w:pPr>
              <w:rPr>
                <w:sz w:val="26"/>
                <w:szCs w:val="26"/>
              </w:rPr>
            </w:pPr>
            <w:r w:rsidRPr="009D3A97">
              <w:rPr>
                <w:sz w:val="26"/>
                <w:szCs w:val="26"/>
              </w:rPr>
              <w:t xml:space="preserve"> </w:t>
            </w:r>
            <w:proofErr w:type="spellStart"/>
            <w:r w:rsidRPr="009D3A97">
              <w:rPr>
                <w:sz w:val="26"/>
                <w:szCs w:val="26"/>
              </w:rPr>
              <w:t>Эгвекинот</w:t>
            </w:r>
            <w:proofErr w:type="spellEnd"/>
          </w:p>
          <w:p w:rsidR="009D3A97" w:rsidRPr="009D3A97" w:rsidRDefault="009D3A97" w:rsidP="009D3A97">
            <w:pPr>
              <w:rPr>
                <w:sz w:val="26"/>
                <w:szCs w:val="26"/>
              </w:rPr>
            </w:pPr>
          </w:p>
          <w:p w:rsidR="009D3A97" w:rsidRPr="009D3A97" w:rsidRDefault="009D3A97" w:rsidP="009D3A97">
            <w:pPr>
              <w:rPr>
                <w:sz w:val="26"/>
                <w:szCs w:val="26"/>
              </w:rPr>
            </w:pPr>
          </w:p>
          <w:p w:rsidR="00087CE6" w:rsidRPr="001068BB" w:rsidRDefault="001068BB" w:rsidP="009D3A97">
            <w:pPr>
              <w:framePr w:hSpace="180" w:wrap="around" w:vAnchor="page" w:hAnchor="margin" w:y="905"/>
              <w:rPr>
                <w:sz w:val="26"/>
                <w:szCs w:val="26"/>
                <w:lang w:val="en-US"/>
              </w:rPr>
            </w:pPr>
            <w:r w:rsidRPr="001068BB">
              <w:rPr>
                <w:sz w:val="26"/>
                <w:szCs w:val="26"/>
                <w:lang w:val="en-US"/>
              </w:rPr>
              <w:t>e-mail: admin@go-egvekinot.ru</w:t>
            </w:r>
            <w:bookmarkStart w:id="3" w:name="_GoBack"/>
            <w:bookmarkEnd w:id="3"/>
          </w:p>
        </w:tc>
      </w:tr>
      <w:tr w:rsidR="00087CE6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087CE6" w:rsidRPr="00694BDE" w:rsidRDefault="00087CE6" w:rsidP="006638E3">
            <w:r>
              <w:t>12.02.2021</w:t>
            </w:r>
          </w:p>
        </w:tc>
        <w:tc>
          <w:tcPr>
            <w:tcW w:w="404" w:type="dxa"/>
            <w:vAlign w:val="bottom"/>
          </w:tcPr>
          <w:p w:rsidR="00087CE6" w:rsidRPr="00A44B4C" w:rsidRDefault="00087CE6" w:rsidP="006638E3">
            <w:r w:rsidRPr="00A44B4C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087CE6" w:rsidRPr="0022342A" w:rsidRDefault="00087CE6" w:rsidP="006638E3">
            <w:pPr>
              <w:rPr>
                <w:lang w:val="en-US"/>
              </w:rPr>
            </w:pPr>
            <w:r>
              <w:t>09-06/</w:t>
            </w:r>
            <w:r>
              <w:rPr>
                <w:lang w:val="en-US"/>
              </w:rPr>
              <w:t xml:space="preserve">                 @</w:t>
            </w: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</w:tr>
      <w:tr w:rsidR="00087CE6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087CE6" w:rsidRPr="00805F77" w:rsidRDefault="00087CE6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087CE6" w:rsidRPr="00805F77" w:rsidRDefault="00087CE6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087CE6" w:rsidRPr="00805F77" w:rsidRDefault="00087CE6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16"/>
              </w:rPr>
            </w:pPr>
          </w:p>
        </w:tc>
      </w:tr>
      <w:tr w:rsidR="00087CE6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087CE6" w:rsidRPr="00A44B4C" w:rsidRDefault="00087CE6" w:rsidP="006638E3">
            <w:r w:rsidRPr="00A44B4C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087CE6" w:rsidRPr="00A44B4C" w:rsidRDefault="00087CE6" w:rsidP="00E93476"/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20"/>
              </w:rPr>
            </w:pPr>
          </w:p>
        </w:tc>
      </w:tr>
      <w:tr w:rsidR="00087CE6">
        <w:trPr>
          <w:cantSplit/>
          <w:trHeight w:hRule="exact" w:val="227"/>
        </w:trPr>
        <w:tc>
          <w:tcPr>
            <w:tcW w:w="909" w:type="dxa"/>
            <w:vAlign w:val="bottom"/>
          </w:tcPr>
          <w:p w:rsidR="00087CE6" w:rsidRPr="00805F77" w:rsidRDefault="00087CE6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087CE6" w:rsidRPr="00805F77" w:rsidRDefault="00087CE6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8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Default="00087CE6" w:rsidP="00E93476">
            <w:pPr>
              <w:jc w:val="both"/>
              <w:rPr>
                <w:b/>
                <w:sz w:val="20"/>
              </w:rPr>
            </w:pPr>
            <w:r w:rsidRPr="0022342A">
              <w:rPr>
                <w:sz w:val="20"/>
              </w:rPr>
              <w:t>О направлении  отчета</w:t>
            </w:r>
          </w:p>
        </w:tc>
        <w:tc>
          <w:tcPr>
            <w:tcW w:w="1077" w:type="dxa"/>
            <w:vMerge/>
          </w:tcPr>
          <w:p w:rsidR="00087CE6" w:rsidRDefault="00087CE6" w:rsidP="006638E3">
            <w:pPr>
              <w:rPr>
                <w:sz w:val="12"/>
              </w:rPr>
            </w:pPr>
          </w:p>
        </w:tc>
        <w:tc>
          <w:tcPr>
            <w:tcW w:w="4989" w:type="dxa"/>
            <w:vMerge/>
          </w:tcPr>
          <w:p w:rsidR="00087CE6" w:rsidRDefault="00087CE6" w:rsidP="006638E3">
            <w:pPr>
              <w:rPr>
                <w:sz w:val="12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Pr="00596CD9" w:rsidRDefault="00087CE6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Pr="00596CD9" w:rsidRDefault="00087CE6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087CE6" w:rsidRPr="00596CD9" w:rsidRDefault="00087CE6" w:rsidP="006638E3">
            <w:pPr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c>
          <w:tcPr>
            <w:tcW w:w="10206" w:type="dxa"/>
            <w:gridSpan w:val="6"/>
          </w:tcPr>
          <w:p w:rsidR="00087CE6" w:rsidRDefault="00087CE6" w:rsidP="00E93476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</w:p>
          <w:p w:rsidR="00087CE6" w:rsidRPr="0022342A" w:rsidRDefault="00087CE6" w:rsidP="0022342A">
            <w:pPr>
              <w:spacing w:line="360" w:lineRule="auto"/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ФНС России по </w:t>
            </w:r>
            <w:r w:rsidRPr="0022342A">
              <w:rPr>
                <w:sz w:val="26"/>
                <w:szCs w:val="26"/>
              </w:rPr>
              <w:t xml:space="preserve">Чукотскому </w:t>
            </w:r>
            <w:r>
              <w:rPr>
                <w:sz w:val="26"/>
                <w:szCs w:val="26"/>
              </w:rPr>
              <w:t>автономному округу</w:t>
            </w:r>
            <w:r w:rsidRPr="0022342A">
              <w:rPr>
                <w:sz w:val="26"/>
                <w:szCs w:val="26"/>
              </w:rPr>
              <w:t xml:space="preserve"> направляет отчет по форме</w:t>
            </w:r>
            <w:r>
              <w:rPr>
                <w:sz w:val="26"/>
                <w:szCs w:val="26"/>
              </w:rPr>
              <w:t xml:space="preserve"> </w:t>
            </w:r>
            <w:r w:rsidRPr="0022342A">
              <w:rPr>
                <w:sz w:val="26"/>
                <w:szCs w:val="26"/>
              </w:rPr>
              <w:t xml:space="preserve">1-ПАТЕНТ «Отчет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деятельности» по состоянию на </w:t>
            </w:r>
            <w:r>
              <w:rPr>
                <w:sz w:val="26"/>
                <w:szCs w:val="26"/>
              </w:rPr>
              <w:t>01.01.2021</w:t>
            </w:r>
            <w:r w:rsidRPr="0022342A">
              <w:rPr>
                <w:sz w:val="26"/>
                <w:szCs w:val="26"/>
              </w:rPr>
              <w:t xml:space="preserve"> г.</w:t>
            </w:r>
          </w:p>
          <w:p w:rsidR="00087CE6" w:rsidRPr="0022342A" w:rsidRDefault="00087CE6" w:rsidP="0022342A">
            <w:pPr>
              <w:spacing w:line="276" w:lineRule="auto"/>
              <w:ind w:firstLine="682"/>
              <w:rPr>
                <w:sz w:val="26"/>
                <w:szCs w:val="26"/>
              </w:rPr>
            </w:pPr>
            <w:r w:rsidRPr="0022342A">
              <w:rPr>
                <w:sz w:val="26"/>
                <w:szCs w:val="26"/>
              </w:rPr>
              <w:t xml:space="preserve">Приложение: файл </w:t>
            </w:r>
            <w:r w:rsidRPr="0022342A">
              <w:rPr>
                <w:sz w:val="26"/>
                <w:szCs w:val="26"/>
                <w:lang w:val="en-US"/>
              </w:rPr>
              <w:t>zip</w:t>
            </w:r>
            <w:r w:rsidRPr="0022342A">
              <w:rPr>
                <w:sz w:val="26"/>
                <w:szCs w:val="26"/>
              </w:rPr>
              <w:t>.</w:t>
            </w:r>
          </w:p>
          <w:p w:rsidR="00087CE6" w:rsidRPr="001A0448" w:rsidRDefault="00087CE6" w:rsidP="005460E6">
            <w:pPr>
              <w:spacing w:line="276" w:lineRule="auto"/>
              <w:ind w:firstLine="682"/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087CE6" w:rsidRPr="001A0448" w:rsidRDefault="00087CE6" w:rsidP="005460E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087CE6" w:rsidRPr="001A0448" w:rsidRDefault="00087CE6" w:rsidP="005460E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087CE6" w:rsidRPr="001A0448" w:rsidRDefault="00087CE6" w:rsidP="005460E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087CE6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5217" w:type="dxa"/>
            <w:gridSpan w:val="5"/>
          </w:tcPr>
          <w:p w:rsidR="00087CE6" w:rsidRPr="001A0448" w:rsidRDefault="00087CE6" w:rsidP="005460E6">
            <w:pPr>
              <w:spacing w:line="276" w:lineRule="auto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 xml:space="preserve">Заместитель руководителя </w:t>
            </w:r>
          </w:p>
        </w:tc>
        <w:tc>
          <w:tcPr>
            <w:tcW w:w="4989" w:type="dxa"/>
            <w:vAlign w:val="bottom"/>
          </w:tcPr>
          <w:p w:rsidR="00087CE6" w:rsidRPr="001A0448" w:rsidRDefault="00087CE6" w:rsidP="005460E6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>О.В. Проценко</w:t>
            </w:r>
          </w:p>
        </w:tc>
      </w:tr>
    </w:tbl>
    <w:p w:rsidR="00396873" w:rsidRDefault="00396873" w:rsidP="00EE57A0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Pr="00396873" w:rsidRDefault="00396873" w:rsidP="00396873">
      <w:pPr>
        <w:rPr>
          <w:lang w:val="en-US"/>
        </w:rPr>
      </w:pPr>
    </w:p>
    <w:p w:rsidR="00396873" w:rsidRDefault="00396873" w:rsidP="00396873">
      <w:pPr>
        <w:rPr>
          <w:lang w:val="en-US"/>
        </w:rPr>
      </w:pPr>
    </w:p>
    <w:p w:rsidR="00396873" w:rsidRDefault="00396873" w:rsidP="00396873">
      <w:pPr>
        <w:rPr>
          <w:lang w:val="en-US"/>
        </w:rPr>
      </w:pPr>
    </w:p>
    <w:p w:rsidR="00F72502" w:rsidRDefault="00F72502" w:rsidP="00396873"/>
    <w:p w:rsidR="00396873" w:rsidRDefault="00396873" w:rsidP="00396873"/>
    <w:p w:rsidR="00396873" w:rsidRDefault="00396873" w:rsidP="00396873"/>
    <w:tbl>
      <w:tblPr>
        <w:tblpPr w:leftFromText="180" w:rightFromText="180" w:vertAnchor="text" w:horzAnchor="margin" w:tblpY="13522"/>
        <w:tblW w:w="103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31"/>
        <w:gridCol w:w="1984"/>
        <w:gridCol w:w="1558"/>
        <w:gridCol w:w="2222"/>
      </w:tblGrid>
      <w:tr w:rsidR="00396873" w:rsidRPr="00315CC9" w:rsidTr="00396873">
        <w:trPr>
          <w:trHeight w:hRule="exact" w:val="461"/>
        </w:trPr>
        <w:tc>
          <w:tcPr>
            <w:tcW w:w="4631" w:type="dxa"/>
            <w:vAlign w:val="bottom"/>
            <w:hideMark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</w:t>
            </w:r>
            <w:r w:rsidRPr="00315CC9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 xml:space="preserve"> Отдела камерального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контроля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</w:p>
        </w:tc>
        <w:tc>
          <w:tcPr>
            <w:tcW w:w="1558" w:type="dxa"/>
            <w:vAlign w:val="bottom"/>
            <w:hideMark/>
          </w:tcPr>
          <w:p w:rsidR="00396873" w:rsidRPr="0006039F" w:rsidRDefault="00396873" w:rsidP="003968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О.К. Бурова</w:t>
            </w:r>
          </w:p>
        </w:tc>
        <w:tc>
          <w:tcPr>
            <w:tcW w:w="2222" w:type="dxa"/>
            <w:vAlign w:val="bottom"/>
            <w:hideMark/>
          </w:tcPr>
          <w:p w:rsidR="00396873" w:rsidRPr="00315CC9" w:rsidRDefault="00396873" w:rsidP="00396873">
            <w:pPr>
              <w:tabs>
                <w:tab w:val="left" w:pos="2730"/>
              </w:tabs>
              <w:rPr>
                <w:sz w:val="18"/>
                <w:szCs w:val="18"/>
              </w:rPr>
            </w:pPr>
            <w:r w:rsidRPr="00315CC9">
              <w:rPr>
                <w:sz w:val="18"/>
                <w:szCs w:val="18"/>
              </w:rPr>
              <w:t>«__ »</w:t>
            </w:r>
            <w:r>
              <w:rPr>
                <w:sz w:val="18"/>
                <w:szCs w:val="18"/>
              </w:rPr>
              <w:t xml:space="preserve"> февраля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2020</w:t>
            </w:r>
            <w:r w:rsidRPr="00315CC9">
              <w:rPr>
                <w:sz w:val="18"/>
                <w:szCs w:val="18"/>
              </w:rPr>
              <w:t xml:space="preserve"> г.</w:t>
            </w:r>
          </w:p>
        </w:tc>
      </w:tr>
    </w:tbl>
    <w:p w:rsidR="00396873" w:rsidRPr="00396873" w:rsidRDefault="00396873" w:rsidP="00396873"/>
    <w:sectPr w:rsidR="00396873" w:rsidRPr="00396873" w:rsidSect="00694BDE">
      <w:headerReference w:type="even" r:id="rId10"/>
      <w:headerReference w:type="default" r:id="rId11"/>
      <w:footerReference w:type="first" r:id="rId12"/>
      <w:pgSz w:w="11906" w:h="16838"/>
      <w:pgMar w:top="35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10A" w:rsidRDefault="00C6310A">
      <w:r>
        <w:separator/>
      </w:r>
    </w:p>
  </w:endnote>
  <w:endnote w:type="continuationSeparator" w:id="0">
    <w:p w:rsidR="00C6310A" w:rsidRDefault="00C63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476" w:rsidRDefault="0022342A" w:rsidP="00E93476">
    <w:pPr>
      <w:rPr>
        <w:sz w:val="20"/>
        <w:szCs w:val="20"/>
      </w:rPr>
    </w:pPr>
    <w:r>
      <w:rPr>
        <w:sz w:val="20"/>
        <w:szCs w:val="20"/>
      </w:rPr>
      <w:t>И.Д. Горелова</w:t>
    </w:r>
  </w:p>
  <w:p w:rsidR="00E93476" w:rsidRPr="00E93476" w:rsidRDefault="00E93476" w:rsidP="00E93476">
    <w:pPr>
      <w:rPr>
        <w:sz w:val="20"/>
        <w:szCs w:val="20"/>
      </w:rPr>
    </w:pPr>
    <w:r>
      <w:rPr>
        <w:sz w:val="20"/>
        <w:szCs w:val="20"/>
      </w:rPr>
      <w:t>(42722) 2-94-92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10A" w:rsidRDefault="00C6310A">
      <w:r>
        <w:separator/>
      </w:r>
    </w:p>
  </w:footnote>
  <w:footnote w:type="continuationSeparator" w:id="0">
    <w:p w:rsidR="00C6310A" w:rsidRDefault="00C63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068BB">
      <w:rPr>
        <w:rStyle w:val="a6"/>
        <w:noProof/>
      </w:rPr>
      <w:t>2</w: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2A"/>
    <w:rsid w:val="00004ED0"/>
    <w:rsid w:val="00024208"/>
    <w:rsid w:val="00052CF1"/>
    <w:rsid w:val="00057E63"/>
    <w:rsid w:val="00087CE6"/>
    <w:rsid w:val="000A398A"/>
    <w:rsid w:val="000E1C8F"/>
    <w:rsid w:val="000F67F5"/>
    <w:rsid w:val="001068BB"/>
    <w:rsid w:val="00111B98"/>
    <w:rsid w:val="00160EE5"/>
    <w:rsid w:val="001A0448"/>
    <w:rsid w:val="001C0E5D"/>
    <w:rsid w:val="0022342A"/>
    <w:rsid w:val="00241881"/>
    <w:rsid w:val="0026745A"/>
    <w:rsid w:val="002775A2"/>
    <w:rsid w:val="00285AE7"/>
    <w:rsid w:val="002E6A87"/>
    <w:rsid w:val="002E6B77"/>
    <w:rsid w:val="002F09C1"/>
    <w:rsid w:val="00317831"/>
    <w:rsid w:val="0036283F"/>
    <w:rsid w:val="00363D2A"/>
    <w:rsid w:val="00366270"/>
    <w:rsid w:val="00377199"/>
    <w:rsid w:val="00396873"/>
    <w:rsid w:val="00396F90"/>
    <w:rsid w:val="003D15F0"/>
    <w:rsid w:val="003F0031"/>
    <w:rsid w:val="00402754"/>
    <w:rsid w:val="004411CC"/>
    <w:rsid w:val="00471171"/>
    <w:rsid w:val="0049273B"/>
    <w:rsid w:val="004B263B"/>
    <w:rsid w:val="004C2D40"/>
    <w:rsid w:val="004D7688"/>
    <w:rsid w:val="0050325D"/>
    <w:rsid w:val="005460E6"/>
    <w:rsid w:val="00564B28"/>
    <w:rsid w:val="00582B3E"/>
    <w:rsid w:val="005877B7"/>
    <w:rsid w:val="00596CD9"/>
    <w:rsid w:val="005B0BDB"/>
    <w:rsid w:val="005B4B68"/>
    <w:rsid w:val="005C6F48"/>
    <w:rsid w:val="005C7A91"/>
    <w:rsid w:val="005F1547"/>
    <w:rsid w:val="00653E77"/>
    <w:rsid w:val="006638E3"/>
    <w:rsid w:val="00667A76"/>
    <w:rsid w:val="00670B74"/>
    <w:rsid w:val="00672D52"/>
    <w:rsid w:val="0068129B"/>
    <w:rsid w:val="00693A9B"/>
    <w:rsid w:val="00694BDE"/>
    <w:rsid w:val="006D6FBD"/>
    <w:rsid w:val="006F2E81"/>
    <w:rsid w:val="006F4666"/>
    <w:rsid w:val="007032EC"/>
    <w:rsid w:val="00705B81"/>
    <w:rsid w:val="00741C4E"/>
    <w:rsid w:val="00746876"/>
    <w:rsid w:val="0078703C"/>
    <w:rsid w:val="007A5568"/>
    <w:rsid w:val="007F1915"/>
    <w:rsid w:val="007F1EF4"/>
    <w:rsid w:val="0081344F"/>
    <w:rsid w:val="008167F4"/>
    <w:rsid w:val="008248AB"/>
    <w:rsid w:val="00831AF1"/>
    <w:rsid w:val="00831BCD"/>
    <w:rsid w:val="00877600"/>
    <w:rsid w:val="008B43C9"/>
    <w:rsid w:val="008C7D21"/>
    <w:rsid w:val="008F0260"/>
    <w:rsid w:val="008F55A0"/>
    <w:rsid w:val="0095120D"/>
    <w:rsid w:val="00977B79"/>
    <w:rsid w:val="009910D2"/>
    <w:rsid w:val="009A2D97"/>
    <w:rsid w:val="009B2296"/>
    <w:rsid w:val="009B71CC"/>
    <w:rsid w:val="009D3A97"/>
    <w:rsid w:val="009D725C"/>
    <w:rsid w:val="009D7A6A"/>
    <w:rsid w:val="009F5965"/>
    <w:rsid w:val="00A15F48"/>
    <w:rsid w:val="00A65139"/>
    <w:rsid w:val="00A96DD2"/>
    <w:rsid w:val="00AB7AD4"/>
    <w:rsid w:val="00AD44B6"/>
    <w:rsid w:val="00AD66BC"/>
    <w:rsid w:val="00AF5DC7"/>
    <w:rsid w:val="00B1028F"/>
    <w:rsid w:val="00B256A6"/>
    <w:rsid w:val="00B47E4A"/>
    <w:rsid w:val="00B77909"/>
    <w:rsid w:val="00BB40C4"/>
    <w:rsid w:val="00BB7D3E"/>
    <w:rsid w:val="00BC21BD"/>
    <w:rsid w:val="00BD497A"/>
    <w:rsid w:val="00BF14DE"/>
    <w:rsid w:val="00C071C1"/>
    <w:rsid w:val="00C25E8C"/>
    <w:rsid w:val="00C50865"/>
    <w:rsid w:val="00C53474"/>
    <w:rsid w:val="00C62692"/>
    <w:rsid w:val="00C6310A"/>
    <w:rsid w:val="00C72E6F"/>
    <w:rsid w:val="00C80ABE"/>
    <w:rsid w:val="00CB2DD0"/>
    <w:rsid w:val="00CB6B5A"/>
    <w:rsid w:val="00CB7EE0"/>
    <w:rsid w:val="00CD2D6C"/>
    <w:rsid w:val="00CF08BA"/>
    <w:rsid w:val="00D21E88"/>
    <w:rsid w:val="00D259BB"/>
    <w:rsid w:val="00D3584B"/>
    <w:rsid w:val="00DA7B83"/>
    <w:rsid w:val="00DE396A"/>
    <w:rsid w:val="00E93476"/>
    <w:rsid w:val="00EB53E7"/>
    <w:rsid w:val="00EB700F"/>
    <w:rsid w:val="00ED51C3"/>
    <w:rsid w:val="00EE57A0"/>
    <w:rsid w:val="00F23372"/>
    <w:rsid w:val="00F72502"/>
    <w:rsid w:val="00F81BC7"/>
    <w:rsid w:val="00F83B08"/>
    <w:rsid w:val="00F93AE8"/>
    <w:rsid w:val="00FA3E63"/>
    <w:rsid w:val="00FE74DD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700-01-234\AppData\Roaming\Microsoft\&#1064;&#1072;&#1073;&#1083;&#1086;&#1085;&#1099;\&#1055;&#1080;&#1089;&#1100;&#1084;&#1072;%20&#1074;%20&#1085;&#1072;&#1083;&#1086;&#1075;&#1086;&#1074;&#1099;&#1077;%20&#1086;&#1088;&#1075;&#1072;&#1085;&#1099;\&#1055;&#1088;&#1086;&#1094;&#1077;&#1085;&#1082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6D69E-F09D-407C-8775-3C3080E8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Проценко</Template>
  <TotalTime>3</TotalTime>
  <Pages>2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 Максим Игоревич</dc:creator>
  <cp:lastModifiedBy>Горелова Иванна Дмитриевна</cp:lastModifiedBy>
  <cp:revision>6</cp:revision>
  <cp:lastPrinted>2021-02-09T21:47:00Z</cp:lastPrinted>
  <dcterms:created xsi:type="dcterms:W3CDTF">2021-02-11T00:09:00Z</dcterms:created>
  <dcterms:modified xsi:type="dcterms:W3CDTF">2021-02-11T22:13:00Z</dcterms:modified>
</cp:coreProperties>
</file>